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239" w:rsidRDefault="00CA6239" w:rsidP="00C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CA6239" w:rsidRDefault="00CA6239" w:rsidP="00CA6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239" w:rsidRDefault="00CA6239" w:rsidP="00CA6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239" w:rsidRDefault="00CA6239" w:rsidP="00C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Hertford into land</w:t>
      </w:r>
    </w:p>
    <w:p w:rsidR="00CA6239" w:rsidRDefault="00CA6239" w:rsidP="00C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 w:rsidRPr="00D7478A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CA6239" w:rsidRDefault="00CA6239" w:rsidP="00C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24-110)</w:t>
      </w:r>
    </w:p>
    <w:p w:rsidR="00CA6239" w:rsidRDefault="00CA6239" w:rsidP="00CA6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239" w:rsidRDefault="00CA6239" w:rsidP="00CA6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239" w:rsidRPr="00FD5B85" w:rsidRDefault="00CA6239" w:rsidP="00CA6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2016</w:t>
      </w:r>
    </w:p>
    <w:p w:rsidR="006B2F86" w:rsidRPr="00CA6239" w:rsidRDefault="00CA623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CA62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239" w:rsidRDefault="00CA6239" w:rsidP="00E71FC3">
      <w:pPr>
        <w:spacing w:after="0" w:line="240" w:lineRule="auto"/>
      </w:pPr>
      <w:r>
        <w:separator/>
      </w:r>
    </w:p>
  </w:endnote>
  <w:endnote w:type="continuationSeparator" w:id="0">
    <w:p w:rsidR="00CA6239" w:rsidRDefault="00CA62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239" w:rsidRDefault="00CA6239" w:rsidP="00E71FC3">
      <w:pPr>
        <w:spacing w:after="0" w:line="240" w:lineRule="auto"/>
      </w:pPr>
      <w:r>
        <w:separator/>
      </w:r>
    </w:p>
  </w:footnote>
  <w:footnote w:type="continuationSeparator" w:id="0">
    <w:p w:rsidR="00CA6239" w:rsidRDefault="00CA62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239"/>
    <w:rsid w:val="00AB52E8"/>
    <w:rsid w:val="00B16D3F"/>
    <w:rsid w:val="00CA62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380C7"/>
  <w15:chartTrackingRefBased/>
  <w15:docId w15:val="{BA98203D-76CB-4377-85D2-D82DF7FC6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2016-05-28T15:19:00Z</dcterms:created>
  <dcterms:modified xsi:type="dcterms:W3CDTF">2016-05-28T15:19:00Z</dcterms:modified>
</cp:coreProperties>
</file>